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9D57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NEWMAN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118CD2F9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64F0E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3B98E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Oct.1431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F4264E3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51252C4F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1B65B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5D8ADE" w14:textId="77777777" w:rsidR="00325551" w:rsidRDefault="00325551" w:rsidP="003255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2022</w:t>
      </w:r>
    </w:p>
    <w:p w14:paraId="59B287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2557" w14:textId="77777777" w:rsidR="00325551" w:rsidRDefault="00325551" w:rsidP="009139A6">
      <w:r>
        <w:separator/>
      </w:r>
    </w:p>
  </w:endnote>
  <w:endnote w:type="continuationSeparator" w:id="0">
    <w:p w14:paraId="2C76D5E1" w14:textId="77777777" w:rsidR="00325551" w:rsidRDefault="003255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7A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15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CBC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B8EB" w14:textId="77777777" w:rsidR="00325551" w:rsidRDefault="00325551" w:rsidP="009139A6">
      <w:r>
        <w:separator/>
      </w:r>
    </w:p>
  </w:footnote>
  <w:footnote w:type="continuationSeparator" w:id="0">
    <w:p w14:paraId="415EEFA8" w14:textId="77777777" w:rsidR="00325551" w:rsidRDefault="003255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53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B7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136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51"/>
    <w:rsid w:val="000666E0"/>
    <w:rsid w:val="002510B7"/>
    <w:rsid w:val="0032555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F71EC"/>
  <w15:chartTrackingRefBased/>
  <w15:docId w15:val="{3D00350E-6EFD-4460-AEB4-4B70F602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2022-09-21T19:49:00Z</dcterms:created>
  <dcterms:modified xsi:type="dcterms:W3CDTF">2022-09-21T19:50:00Z</dcterms:modified>
</cp:coreProperties>
</file>